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起点DL04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247.877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248.046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1400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5.355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0.01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K0+014.645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K0+025.355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0.845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14.645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248.062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14.645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248.144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K0+060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K0+060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0.41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K0+080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248.256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K0+080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K0+080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0.56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K0+100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248.326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1000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12.125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0.074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K0+087.875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K0+112.122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0.35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7.875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K0+120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247.911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K0+120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K0+120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2.075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7.878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K0+140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247.623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K0+140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K0+140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1.44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K0+160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247.55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K0+160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K0+160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0.365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K0+180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247.427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K0+180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K0+180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0.615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K0+200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247.163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1100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6.93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0.022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K0+193.071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K0+206.93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1.32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13.071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K0+220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247.151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K0+220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K0+220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13.07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K0+240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247.386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K0+240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K0+240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1.175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K0+260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247.649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2400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7.74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0.012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K0+252.261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K0+267.74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1.315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12.261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K0+280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247.783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K0+280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K0+280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0.67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12.26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K0+300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248.082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K0+300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DL04 K0+300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1.495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终点DL04 K0+311.2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248.491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3.652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11.2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11.2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090B1B28"/>
    <w:rsid w:val="002C2177"/>
    <w:rsid w:val="00401F3E"/>
    <w:rsid w:val="00614736"/>
    <w:rsid w:val="00953B31"/>
    <w:rsid w:val="00994D20"/>
    <w:rsid w:val="00B55BDA"/>
    <w:rsid w:val="00D474E7"/>
    <w:rsid w:val="00DE77A4"/>
    <w:rsid w:val="090B1B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1</Pages>
  <Words>287</Words>
  <Characters>986</Characters>
  <Lines>15</Lines>
  <Paragraphs>4</Paragraphs>
  <TotalTime>15</TotalTime>
  <ScaleCrop>false</ScaleCrop>
  <LinksUpToDate>false</LinksUpToDate>
  <CharactersWithSpaces>1072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2024-06-03T07:57:00Z</dcterms:created>
  <dc:creator>千里之行始于足下足下足下足下</dc:creator>
  <cp:lastModifiedBy>千里之行始于足下足下足下足下</cp:lastModifiedBy>
  <dcterms:modified xsi:type="dcterms:W3CDTF">2024-06-03T08:13:05Z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1799234F5C2348BDA7E2544622A39B9F_11</vt:lpwstr>
  </property>
  <property fmtid="{D5CDD505-2E9C-101B-9397-08002B2CF9AE}" pid="3" name="KSOProductBuildVer">
    <vt:lpwstr>2052-12.1.0.16929</vt:lpwstr>
  </property>
</Properties>
</file>